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703FC" w14:textId="77777777" w:rsidR="00B95779" w:rsidRDefault="00B95779" w:rsidP="00B957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SPRYNG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7130D19B" w14:textId="77777777" w:rsidR="00B95779" w:rsidRDefault="00B95779" w:rsidP="00B957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E61932" w14:textId="77777777" w:rsidR="00B95779" w:rsidRDefault="00B95779" w:rsidP="00B957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6196F7" w14:textId="77777777" w:rsidR="00B95779" w:rsidRDefault="00B95779" w:rsidP="00B957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Jun.1405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Ipplepen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</w:t>
      </w:r>
    </w:p>
    <w:p w14:paraId="70E948AF" w14:textId="77777777" w:rsidR="00B95779" w:rsidRDefault="00B95779" w:rsidP="00B957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Sir Thomas West(q.v.).</w:t>
      </w:r>
    </w:p>
    <w:p w14:paraId="4096624D" w14:textId="77777777" w:rsidR="00B95779" w:rsidRDefault="00B95779" w:rsidP="00B957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4463ED">
          <w:rPr>
            <w:rStyle w:val="Hyperlink"/>
            <w:rFonts w:ascii="Times New Roman" w:hAnsi="Times New Roman" w:cs="Times New Roman"/>
            <w:sz w:val="24"/>
            <w:szCs w:val="24"/>
          </w:rPr>
          <w:t>https://inquisitionspostmortem.ac.uk/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19-55)</w:t>
      </w:r>
    </w:p>
    <w:p w14:paraId="64460035" w14:textId="77777777" w:rsidR="00B95779" w:rsidRDefault="00B95779" w:rsidP="00B957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82E218" w14:textId="77777777" w:rsidR="00B95779" w:rsidRDefault="00B95779" w:rsidP="00B957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28A1AF" w14:textId="77777777" w:rsidR="00B95779" w:rsidRPr="009B1036" w:rsidRDefault="00B95779" w:rsidP="00B957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February 2022</w:t>
      </w:r>
    </w:p>
    <w:p w14:paraId="0D2B96BA" w14:textId="55CFB73A" w:rsidR="00BA00AB" w:rsidRPr="00B9577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957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4DDEF" w14:textId="77777777" w:rsidR="00B95779" w:rsidRDefault="00B95779" w:rsidP="009139A6">
      <w:r>
        <w:separator/>
      </w:r>
    </w:p>
  </w:endnote>
  <w:endnote w:type="continuationSeparator" w:id="0">
    <w:p w14:paraId="221DE447" w14:textId="77777777" w:rsidR="00B95779" w:rsidRDefault="00B9577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AC9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AF78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4F6F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21983" w14:textId="77777777" w:rsidR="00B95779" w:rsidRDefault="00B95779" w:rsidP="009139A6">
      <w:r>
        <w:separator/>
      </w:r>
    </w:p>
  </w:footnote>
  <w:footnote w:type="continuationSeparator" w:id="0">
    <w:p w14:paraId="2D5288F1" w14:textId="77777777" w:rsidR="00B95779" w:rsidRDefault="00B9577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391F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A100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E81D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779"/>
    <w:rsid w:val="000666E0"/>
    <w:rsid w:val="002510B7"/>
    <w:rsid w:val="005C130B"/>
    <w:rsid w:val="00826F5C"/>
    <w:rsid w:val="009139A6"/>
    <w:rsid w:val="009448BB"/>
    <w:rsid w:val="00A3176C"/>
    <w:rsid w:val="00AE65F8"/>
    <w:rsid w:val="00B95779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83E64"/>
  <w15:chartTrackingRefBased/>
  <w15:docId w15:val="{1A591707-9B82-4356-9EA5-DDAB29842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957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2022-02-26T20:19:00Z</dcterms:created>
  <dcterms:modified xsi:type="dcterms:W3CDTF">2022-02-26T20:20:00Z</dcterms:modified>
</cp:coreProperties>
</file>